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5ADA53C8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DD1805">
              <w:rPr>
                <w:rFonts w:eastAsia="Times New Roman" w:cs="Calibri"/>
                <w:b/>
              </w:rPr>
              <w:t>4</w:t>
            </w:r>
            <w:r w:rsidR="002D1DEF">
              <w:rPr>
                <w:rFonts w:eastAsia="Times New Roman" w:cs="Calibri"/>
                <w:b/>
              </w:rPr>
              <w:t>3</w:t>
            </w:r>
            <w:bookmarkStart w:id="1" w:name="_GoBack"/>
            <w:bookmarkEnd w:id="1"/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4ADF99B8" w:rsidR="005E0CA7" w:rsidRPr="00DD1805" w:rsidRDefault="00DD1805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DD1805">
              <w:rPr>
                <w:rFonts w:cs="Calibri"/>
                <w:b/>
              </w:rPr>
              <w:t>Przebudowa i budowa ogólnodostępnych boisk do siatkówki plażowej działka nr 1139/2 w Myślenicach, obręb 0003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64A76C62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DD1805" w:rsidRPr="00DD1805">
        <w:rPr>
          <w:rFonts w:cs="Calibri"/>
          <w:b/>
        </w:rPr>
        <w:t>Przebudowa i budowa ogólnodostępnych boisk do siatkówki plażowej działka nr 1139/2 w Myślenicach, obręb 0003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5D6069C2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</w:t>
      </w:r>
      <w:r w:rsidR="00DD1805">
        <w:rPr>
          <w:rFonts w:eastAsia="Times New Roman" w:cs="Calibri"/>
          <w:i/>
        </w:rPr>
        <w:t>roboty</w:t>
      </w:r>
      <w:r w:rsidR="00644ADC" w:rsidRPr="00644ADC">
        <w:rPr>
          <w:rFonts w:eastAsia="Times New Roman" w:cs="Calibri"/>
          <w:i/>
        </w:rPr>
        <w:t xml:space="preserve"> uznanej za spełniającą warunek nie może być niższa niż 100.000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6"/>
        <w:gridCol w:w="1943"/>
        <w:gridCol w:w="2258"/>
        <w:gridCol w:w="1573"/>
        <w:gridCol w:w="2162"/>
      </w:tblGrid>
      <w:tr w:rsidR="00562D94" w14:paraId="792733C8" w14:textId="77777777" w:rsidTr="00562D94">
        <w:trPr>
          <w:trHeight w:val="126"/>
        </w:trPr>
        <w:tc>
          <w:tcPr>
            <w:tcW w:w="2396" w:type="dxa"/>
          </w:tcPr>
          <w:p w14:paraId="105F89D8" w14:textId="34CC4B3A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1943" w:type="dxa"/>
          </w:tcPr>
          <w:p w14:paraId="5A0326F4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3C37D30C" w14:textId="734C87D0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573" w:type="dxa"/>
          </w:tcPr>
          <w:p w14:paraId="44A85A50" w14:textId="5D655600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162" w:type="dxa"/>
          </w:tcPr>
          <w:p w14:paraId="099D7892" w14:textId="39329FA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562D94" w14:paraId="715E0F2B" w14:textId="77777777" w:rsidTr="00562D94">
        <w:trPr>
          <w:trHeight w:val="131"/>
        </w:trPr>
        <w:tc>
          <w:tcPr>
            <w:tcW w:w="2396" w:type="dxa"/>
          </w:tcPr>
          <w:p w14:paraId="6FFA6914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943" w:type="dxa"/>
          </w:tcPr>
          <w:p w14:paraId="2DFBF9D6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749E13FB" w14:textId="45FA4A2A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573" w:type="dxa"/>
          </w:tcPr>
          <w:p w14:paraId="6F717DCA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162" w:type="dxa"/>
          </w:tcPr>
          <w:p w14:paraId="6FF3A71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562D94" w14:paraId="12A50FAC" w14:textId="77777777" w:rsidTr="00562D94">
        <w:trPr>
          <w:trHeight w:val="253"/>
        </w:trPr>
        <w:tc>
          <w:tcPr>
            <w:tcW w:w="2396" w:type="dxa"/>
          </w:tcPr>
          <w:p w14:paraId="4078E18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943" w:type="dxa"/>
          </w:tcPr>
          <w:p w14:paraId="0BEB5DDC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7870CA16" w14:textId="36AC52A5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573" w:type="dxa"/>
          </w:tcPr>
          <w:p w14:paraId="1A05AA3A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162" w:type="dxa"/>
          </w:tcPr>
          <w:p w14:paraId="66602CD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79DE5048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DD1805" w:rsidRPr="00DD1805">
        <w:rPr>
          <w:rFonts w:cs="Calibri"/>
          <w:b/>
        </w:rPr>
        <w:t>Przebudowa i budowa ogólnodostępnych boisk do siatkówki plażowej działka nr 1139/2 w Myślenicach, obręb 0003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 xml:space="preserve"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6D4454">
        <w:rPr>
          <w:rFonts w:cs="Calibri"/>
          <w:szCs w:val="20"/>
        </w:rPr>
        <w:lastRenderedPageBreak/>
        <w:t>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2D1DEF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230FCA"/>
    <w:rsid w:val="00254864"/>
    <w:rsid w:val="002568E6"/>
    <w:rsid w:val="002A45B0"/>
    <w:rsid w:val="002D1DEF"/>
    <w:rsid w:val="00397968"/>
    <w:rsid w:val="003A3D8D"/>
    <w:rsid w:val="003C2C02"/>
    <w:rsid w:val="00484D52"/>
    <w:rsid w:val="004B5044"/>
    <w:rsid w:val="00531BF2"/>
    <w:rsid w:val="00562D94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1637"/>
    <w:rsid w:val="00A4487E"/>
    <w:rsid w:val="00B752C7"/>
    <w:rsid w:val="00BE262F"/>
    <w:rsid w:val="00C33A86"/>
    <w:rsid w:val="00CD1F5B"/>
    <w:rsid w:val="00D5678F"/>
    <w:rsid w:val="00DD1805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78E09-E4D2-4C4F-B809-C97747DE5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37</TotalTime>
  <Pages>3</Pages>
  <Words>781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12</cp:revision>
  <dcterms:created xsi:type="dcterms:W3CDTF">2019-06-26T11:08:00Z</dcterms:created>
  <dcterms:modified xsi:type="dcterms:W3CDTF">2020-08-26T08:16:00Z</dcterms:modified>
</cp:coreProperties>
</file>